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0DF2C4D7" w14:textId="3C0E88A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B14B07">
        <w:rPr>
          <w:rFonts w:ascii="Corbel" w:hAnsi="Corbel"/>
          <w:bCs/>
          <w:i/>
        </w:rPr>
        <w:t xml:space="preserve">Załącznik nr 1.5 do Zarządzenia Rektora UR  nr </w:t>
      </w:r>
      <w:r w:rsidR="00B14B07">
        <w:rPr>
          <w:rFonts w:ascii="Corbel" w:hAnsi="Corbel"/>
          <w:bCs/>
          <w:i/>
        </w:rPr>
        <w:t>7</w:t>
      </w:r>
      <w:r w:rsidRPr="00E960BB" w:rsidR="00B14B07">
        <w:rPr>
          <w:rFonts w:ascii="Corbel" w:hAnsi="Corbel"/>
          <w:bCs/>
          <w:i/>
        </w:rPr>
        <w:t>/20</w:t>
      </w:r>
      <w:r w:rsidR="00B14B07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E1A67" w:rsidP="00CE1A67" w:rsidRDefault="0071620A" w14:paraId="2C626310" w14:textId="0AE5AD5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B6400">
        <w:rPr>
          <w:rFonts w:ascii="Corbel" w:hAnsi="Corbel"/>
          <w:i/>
          <w:smallCaps/>
          <w:sz w:val="24"/>
          <w:szCs w:val="24"/>
        </w:rPr>
        <w:t xml:space="preserve"> </w:t>
      </w:r>
      <w:r w:rsidR="004D5A9D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42BC6B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454C69">
        <w:rPr>
          <w:rFonts w:ascii="Corbel" w:hAnsi="Corbel"/>
          <w:sz w:val="20"/>
          <w:szCs w:val="20"/>
        </w:rPr>
        <w:t>202</w:t>
      </w:r>
      <w:r w:rsidR="004D5A9D">
        <w:rPr>
          <w:rFonts w:ascii="Corbel" w:hAnsi="Corbel"/>
          <w:sz w:val="20"/>
          <w:szCs w:val="20"/>
        </w:rPr>
        <w:t>5</w:t>
      </w:r>
      <w:r w:rsidR="00A06E19">
        <w:rPr>
          <w:rFonts w:ascii="Corbel" w:hAnsi="Corbel"/>
          <w:sz w:val="20"/>
          <w:szCs w:val="20"/>
        </w:rPr>
        <w:t>/20</w:t>
      </w:r>
      <w:r w:rsidR="00454C69">
        <w:rPr>
          <w:rFonts w:ascii="Corbel" w:hAnsi="Corbel"/>
          <w:sz w:val="20"/>
          <w:szCs w:val="20"/>
        </w:rPr>
        <w:t>2</w:t>
      </w:r>
      <w:r w:rsidR="004D5A9D">
        <w:rPr>
          <w:rFonts w:ascii="Corbel" w:hAnsi="Corbel"/>
          <w:sz w:val="20"/>
          <w:szCs w:val="20"/>
        </w:rPr>
        <w:t>6</w:t>
      </w:r>
      <w:bookmarkStart w:name="_GoBack" w:id="0"/>
      <w:bookmarkEnd w:id="0"/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6C0F2FBC" w14:textId="249DB1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20856B3C" w14:textId="294058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6C4153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5E150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5E1501" w:rsidRDefault="005E1501" w14:paraId="1C3E218B" w14:textId="576B79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7579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396E4F" w14:paraId="25F498FB" w14:textId="43A904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33E6F" w14:paraId="20692583" w14:textId="6FD52A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033E6F" w:rsidRDefault="00033E6F" w14:paraId="40BE5AF1" w14:textId="4121AA05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735565" w14:paraId="135C1144" w14:textId="4D55F8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1ED6750E" w14:textId="05700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24555BBA" w14:textId="5D625C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P="00A06E19" w:rsidRDefault="00E22FBC" w14:paraId="5552E4C7" w14:textId="6CC782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A06E19" w:rsidRDefault="00204B06" w14:paraId="5CEC7670" w14:textId="3CEAC8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0E6334" w14:paraId="4625C80D" w14:textId="77777777">
        <w:tc>
          <w:tcPr>
            <w:tcW w:w="1679" w:type="dxa"/>
          </w:tcPr>
          <w:p w:rsidRPr="009C54AE" w:rsidR="0085747A" w:rsidP="009C54AE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A06E19" w:rsidRDefault="0047474B" w14:paraId="16F57ED0" w14:textId="16180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</w:tcPr>
          <w:p w:rsidRPr="000E6334" w:rsidR="000E6334" w:rsidP="000E6334" w:rsidRDefault="000E6334" w14:paraId="1B10F9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630EB43F" w14:textId="754CD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73012544" w14:textId="77777777">
        <w:tc>
          <w:tcPr>
            <w:tcW w:w="1679" w:type="dxa"/>
          </w:tcPr>
          <w:p w:rsidRPr="009C54AE" w:rsidR="0085747A" w:rsidP="009C54AE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A06E19" w:rsidRDefault="000E6334" w14:paraId="5327DDF5" w14:textId="32BDE4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</w:tcPr>
          <w:p w:rsidRPr="000E6334" w:rsidR="000E6334" w:rsidP="000E6334" w:rsidRDefault="000E6334" w14:paraId="0D95DE9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3B7AD9C5" w14:textId="4987F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467BFF11" w14:textId="77777777">
        <w:tc>
          <w:tcPr>
            <w:tcW w:w="1679" w:type="dxa"/>
          </w:tcPr>
          <w:p w:rsidRPr="009C54AE" w:rsidR="0085747A" w:rsidP="009C54AE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A06E19" w:rsidRDefault="000E6334" w14:paraId="237FEC9E" w14:textId="39E627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10E6D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0E6334" w:rsidRDefault="000E6334" w14:paraId="7DA538AB" w14:textId="5F7554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0E6334" w14:paraId="783EB40F" w14:textId="77777777">
        <w:tc>
          <w:tcPr>
            <w:tcW w:w="1679" w:type="dxa"/>
          </w:tcPr>
          <w:p w:rsidRPr="009C54AE" w:rsidR="00E31CA4" w:rsidP="009C54AE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A06E19" w:rsidRDefault="000E6334" w14:paraId="52C93839" w14:textId="4D78B0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522EC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0E6334" w:rsidRDefault="000E6334" w14:paraId="0C7ED1AE" w14:textId="27D88D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7C828928" w14:textId="77777777">
        <w:tc>
          <w:tcPr>
            <w:tcW w:w="9520" w:type="dxa"/>
          </w:tcPr>
          <w:p w:rsidRPr="00A06E19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2358E" w:rsidTr="00204B06" w14:paraId="191B6F6E" w14:textId="77777777">
        <w:tc>
          <w:tcPr>
            <w:tcW w:w="9520" w:type="dxa"/>
          </w:tcPr>
          <w:p w:rsidRPr="00A06E19" w:rsidR="0072358E" w:rsidP="0072358E" w:rsidRDefault="0072358E" w14:paraId="36D4B473" w14:textId="1D5CD0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Pr="009C54AE" w:rsidR="0072358E" w:rsidTr="00204B06" w14:paraId="12AA6ECD" w14:textId="77777777">
        <w:tc>
          <w:tcPr>
            <w:tcW w:w="9520" w:type="dxa"/>
          </w:tcPr>
          <w:p w:rsidRPr="00A06E19" w:rsidR="0072358E" w:rsidP="0072358E" w:rsidRDefault="0072358E" w14:paraId="4C8E85A8" w14:textId="333A9B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w kontekście przemian poglądów na dziecko i dzieciństwo – od starożytności do czasów współczesnych.</w:t>
            </w:r>
          </w:p>
        </w:tc>
      </w:tr>
      <w:tr w:rsidRPr="009C54AE" w:rsidR="0072358E" w:rsidTr="00204B06" w14:paraId="7AFEC081" w14:textId="77777777">
        <w:tc>
          <w:tcPr>
            <w:tcW w:w="9520" w:type="dxa"/>
          </w:tcPr>
          <w:p w:rsidRPr="00A06E19" w:rsidR="0072358E" w:rsidP="0072358E" w:rsidRDefault="0072358E" w14:paraId="2F69701C" w14:textId="5C107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Pr="009C54AE" w:rsidR="0072358E" w:rsidTr="00204B06" w14:paraId="2370BEEA" w14:textId="77777777">
        <w:tc>
          <w:tcPr>
            <w:tcW w:w="9520" w:type="dxa"/>
          </w:tcPr>
          <w:p w:rsidRPr="00A06E19" w:rsidR="0072358E" w:rsidP="0072358E" w:rsidRDefault="0072358E" w14:paraId="61F8DE30" w14:textId="1F18D2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Pr="009C54AE" w:rsidR="0072358E" w:rsidTr="00204B06" w14:paraId="693970B8" w14:textId="77777777">
        <w:tc>
          <w:tcPr>
            <w:tcW w:w="9520" w:type="dxa"/>
          </w:tcPr>
          <w:p w:rsidRPr="00A06E19" w:rsidR="0072358E" w:rsidP="0072358E" w:rsidRDefault="0072358E" w14:paraId="3758EAEE" w14:textId="72BC48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klasyfikacje stylów rodzicielskich.</w:t>
            </w:r>
          </w:p>
        </w:tc>
      </w:tr>
      <w:tr w:rsidRPr="009C54AE" w:rsidR="0072358E" w:rsidTr="00204B06" w14:paraId="1161B7D3" w14:textId="77777777">
        <w:tc>
          <w:tcPr>
            <w:tcW w:w="9520" w:type="dxa"/>
          </w:tcPr>
          <w:p w:rsidRPr="00A06E19" w:rsidR="0072358E" w:rsidP="0072358E" w:rsidRDefault="0072358E" w14:paraId="5BA62EE4" w14:textId="152FD9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Pr="009C54AE" w:rsidR="0072358E" w:rsidTr="00204B06" w14:paraId="6888914F" w14:textId="77777777">
        <w:tc>
          <w:tcPr>
            <w:tcW w:w="9520" w:type="dxa"/>
          </w:tcPr>
          <w:p w:rsidRPr="00A06E19" w:rsidR="0072358E" w:rsidP="0072358E" w:rsidRDefault="0072358E" w14:paraId="6081A44A" w14:textId="16B92A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Pr="009C54AE" w:rsidR="0072358E" w:rsidTr="00204B06" w14:paraId="343DD4C3" w14:textId="77777777">
        <w:tc>
          <w:tcPr>
            <w:tcW w:w="9520" w:type="dxa"/>
          </w:tcPr>
          <w:p w:rsidRPr="00A06E19" w:rsidR="0072358E" w:rsidP="0072358E" w:rsidRDefault="0072358E" w14:paraId="5A3B6927" w14:textId="08E04F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Pr="009C54AE" w:rsidR="0072358E" w:rsidTr="00204B06" w14:paraId="103BE2D3" w14:textId="77777777">
        <w:tc>
          <w:tcPr>
            <w:tcW w:w="9520" w:type="dxa"/>
          </w:tcPr>
          <w:p w:rsidRPr="0072358E" w:rsidR="0072358E" w:rsidP="0072358E" w:rsidRDefault="0072358E" w14:paraId="42AA0984" w14:textId="204766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Pr="009C54AE" w:rsidR="0072358E" w:rsidTr="00204B06" w14:paraId="0A5C6EBA" w14:textId="77777777">
        <w:tc>
          <w:tcPr>
            <w:tcW w:w="9520" w:type="dxa"/>
          </w:tcPr>
          <w:p w:rsidRPr="00A06E19" w:rsidR="0072358E" w:rsidP="0072358E" w:rsidRDefault="0072358E" w14:paraId="4317FD47" w14:textId="7D953C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:rsidRPr="009C54AE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9C54AE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06E19" w:rsidR="0072358E" w:rsidTr="00204B06" w14:paraId="5C461769" w14:textId="77777777">
        <w:tc>
          <w:tcPr>
            <w:tcW w:w="9520" w:type="dxa"/>
          </w:tcPr>
          <w:p w:rsidRPr="00A06E19" w:rsidR="0072358E" w:rsidP="00204B06" w:rsidRDefault="0072358E" w14:paraId="5E22132A" w14:textId="21A78B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Pr="00A06E19" w:rsidR="0072358E" w:rsidTr="00204B06" w14:paraId="0EF1F6FF" w14:textId="77777777">
        <w:tc>
          <w:tcPr>
            <w:tcW w:w="9520" w:type="dxa"/>
          </w:tcPr>
          <w:p w:rsidRPr="00A06E19" w:rsidR="0072358E" w:rsidP="00204B06" w:rsidRDefault="0072358E" w14:paraId="07FCF93B" w14:textId="339451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Pr="00A06E19" w:rsidR="0072358E" w:rsidTr="00204B06" w14:paraId="74E146D3" w14:textId="77777777">
        <w:tc>
          <w:tcPr>
            <w:tcW w:w="9520" w:type="dxa"/>
          </w:tcPr>
          <w:p w:rsidRPr="00A06E19" w:rsidR="0072358E" w:rsidP="00204B06" w:rsidRDefault="0072358E" w14:paraId="739D4EB4" w14:textId="5BFF3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Pr="00A06E19" w:rsidR="0072358E" w:rsidTr="00204B06" w14:paraId="66BE9DD3" w14:textId="77777777">
        <w:tc>
          <w:tcPr>
            <w:tcW w:w="9520" w:type="dxa"/>
          </w:tcPr>
          <w:p w:rsidRPr="00A06E19" w:rsidR="0072358E" w:rsidP="00204B06" w:rsidRDefault="0072358E" w14:paraId="0166FB2D" w14:textId="6A462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Pr="00A06E19" w:rsidR="0072358E" w:rsidTr="00204B06" w14:paraId="1FA91962" w14:textId="77777777">
        <w:tc>
          <w:tcPr>
            <w:tcW w:w="9520" w:type="dxa"/>
          </w:tcPr>
          <w:p w:rsidRPr="00A06E19" w:rsidR="0072358E" w:rsidP="00204B06" w:rsidRDefault="0072358E" w14:paraId="39B99580" w14:textId="205B81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Pr="00A06E19" w:rsidR="0072358E" w:rsidTr="00204B06" w14:paraId="5F7E2278" w14:textId="77777777">
        <w:tc>
          <w:tcPr>
            <w:tcW w:w="9520" w:type="dxa"/>
          </w:tcPr>
          <w:p w:rsidRPr="00A06E19" w:rsidR="0072358E" w:rsidP="00204B06" w:rsidRDefault="0072358E" w14:paraId="353F7BD3" w14:textId="71853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Pr="00A06E19" w:rsidR="0072358E" w:rsidTr="00204B06" w14:paraId="31D393DA" w14:textId="77777777">
        <w:tc>
          <w:tcPr>
            <w:tcW w:w="9520" w:type="dxa"/>
          </w:tcPr>
          <w:p w:rsidRPr="00A06E19" w:rsidR="0072358E" w:rsidP="00204B06" w:rsidRDefault="0072358E" w14:paraId="1F238C8C" w14:textId="1EB744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Pr="00A06E19" w:rsidR="0072358E" w:rsidTr="00204B06" w14:paraId="3B263083" w14:textId="77777777">
        <w:tc>
          <w:tcPr>
            <w:tcW w:w="9520" w:type="dxa"/>
          </w:tcPr>
          <w:p w:rsidRPr="00A06E19" w:rsidR="0072358E" w:rsidP="00204B06" w:rsidRDefault="0072358E" w14:paraId="1CDBE67E" w14:textId="77C1D3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Pr="00A06E19" w:rsidR="0072358E" w:rsidTr="00204B06" w14:paraId="3A3BB0C6" w14:textId="77777777">
        <w:tc>
          <w:tcPr>
            <w:tcW w:w="9520" w:type="dxa"/>
          </w:tcPr>
          <w:p w:rsidRPr="00A06E19" w:rsidR="0072358E" w:rsidP="00204B06" w:rsidRDefault="0072358E" w14:paraId="431FE908" w14:textId="61DE41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niekompetentnych zachowań wychowawczych. Szczegółowa analiza wybranego błędu wychowawczego.</w:t>
            </w:r>
          </w:p>
        </w:tc>
      </w:tr>
      <w:tr w:rsidRPr="00A06E19" w:rsidR="0072358E" w:rsidTr="00204B06" w14:paraId="5AC07370" w14:textId="77777777">
        <w:tc>
          <w:tcPr>
            <w:tcW w:w="9520" w:type="dxa"/>
          </w:tcPr>
          <w:p w:rsidRPr="00A06E19" w:rsidR="0072358E" w:rsidP="00204B06" w:rsidRDefault="0072358E" w14:paraId="183F983F" w14:textId="268C9E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Wybrane problemy wychowawcze – case studies. Podsumowanie zagadnień. </w:t>
            </w:r>
          </w:p>
        </w:tc>
      </w:tr>
    </w:tbl>
    <w:p w:rsidRPr="00A06E19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A06E19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A06E19">
        <w:rPr>
          <w:rFonts w:ascii="Corbel" w:hAnsi="Corbel"/>
          <w:b w:val="0"/>
          <w:smallCaps w:val="0"/>
          <w:szCs w:val="24"/>
        </w:rPr>
        <w:t>W</w:t>
      </w:r>
      <w:r w:rsidRPr="00A06E19" w:rsidR="0085747A">
        <w:rPr>
          <w:rFonts w:ascii="Corbel" w:hAnsi="Corbel"/>
          <w:b w:val="0"/>
          <w:smallCaps w:val="0"/>
          <w:szCs w:val="24"/>
        </w:rPr>
        <w:t>ykład</w:t>
      </w:r>
      <w:r w:rsidRPr="00A06E19">
        <w:rPr>
          <w:rFonts w:ascii="Corbel" w:hAnsi="Corbel"/>
          <w:b w:val="0"/>
          <w:smallCaps w:val="0"/>
          <w:szCs w:val="24"/>
        </w:rPr>
        <w:t>: wykład</w:t>
      </w:r>
      <w:r w:rsidRPr="00A06E19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A06E19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A06E19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A06E19" w:rsidR="003E452E">
        <w:rPr>
          <w:rFonts w:ascii="Corbel" w:hAnsi="Corbel"/>
          <w:b w:val="0"/>
          <w:smallCaps w:val="0"/>
          <w:szCs w:val="24"/>
        </w:rPr>
        <w:t>.</w:t>
      </w:r>
    </w:p>
    <w:p w:rsidRPr="00153C41" w:rsidR="0085747A" w:rsidP="003E452E" w:rsidRDefault="00153C41" w14:paraId="3363EB13" w14:textId="546C807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06E19">
        <w:rPr>
          <w:rFonts w:ascii="Corbel" w:hAnsi="Corbel"/>
          <w:b w:val="0"/>
          <w:smallCaps w:val="0"/>
          <w:szCs w:val="24"/>
        </w:rPr>
        <w:t xml:space="preserve">Ćwiczenia: </w:t>
      </w:r>
      <w:r w:rsidRPr="00A06E19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</w:t>
      </w:r>
      <w:r w:rsidR="003E452E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EA7E56" w:rsidR="0085747A" w:rsidP="009C54AE" w:rsidRDefault="00EA7E56" w14:paraId="2A6447A3" w14:textId="0CEC0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641D0ADC" w14:textId="033DB4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EA7E56" w:rsidR="0085747A" w:rsidP="009C54AE" w:rsidRDefault="00EA7E56" w14:paraId="4DC57268" w14:textId="453E41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2AC2EAB5" w14:textId="47F6C5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EA7E56" w:rsidR="00204B06" w:rsidP="009C54AE" w:rsidRDefault="00EA7E56" w14:paraId="23C45DF6" w14:textId="78DC38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9C54AE" w:rsidR="00204B06" w:rsidP="009C54AE" w:rsidRDefault="00EA7E56" w14:paraId="3F557711" w14:textId="751400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EA7E56" w:rsidR="000E6334" w:rsidP="009C54AE" w:rsidRDefault="00EA7E56" w14:paraId="2C96CF3D" w14:textId="5F7802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9C54AE" w:rsidR="000E6334" w:rsidP="009C54AE" w:rsidRDefault="00EA7E56" w14:paraId="309922C4" w14:textId="5546FD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0E6334" w:rsidRDefault="000E6334" w14:paraId="1F4DF51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923D7D" w:rsidP="000E6334" w:rsidRDefault="000E6334" w14:paraId="0BC19BFE" w14:textId="0CBF5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  <w:p w:rsidRPr="009C54AE" w:rsidR="0085747A" w:rsidP="009C54AE" w:rsidRDefault="0085747A" w14:paraId="1D8A1A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D6F5467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D6F5467" w14:paraId="238C8168" w14:textId="77777777">
        <w:tc>
          <w:tcPr>
            <w:tcW w:w="4962" w:type="dxa"/>
            <w:tcMar/>
          </w:tcPr>
          <w:p w:rsidRPr="009C54AE" w:rsidR="0085747A" w:rsidP="00B14B07" w:rsidRDefault="00C61DC5" w14:paraId="260626E2" w14:textId="149DD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396E4F" w14:paraId="550E602D" w14:textId="571543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Pr="009C54AE" w:rsidR="00C61DC5" w:rsidTr="6D6F5467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74E9F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6F5467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03156D" w14:paraId="2B0B9D7B" w14:textId="3B8E17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6D6F5467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396E4F" w14:paraId="7617CEC1" w14:textId="43E8A8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6D6F5467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03156D" w14:paraId="5025A185" w14:textId="0A6EB7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6D6F5467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04B06" w14:paraId="5AD90B2F" w14:textId="1AC6D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A06E19" w:rsidRDefault="0085747A" w14:paraId="4F1C3108" w14:textId="193F24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A06E19" w:rsidRDefault="003E452E" w14:paraId="0DE3FEC6" w14:textId="4371E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204B06" w:rsidP="00A06E19" w:rsidRDefault="0085747A" w14:paraId="1495C1B5" w14:textId="54900B4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06E19" w:rsidP="00A06E19" w:rsidRDefault="003E452E" w14:paraId="68FEF8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(2001). Jak mówić, żeby dzieci nas słuchały. Jak słuchać, żeby dzieci do nas mówiły. Poznań: Wydawnictwo Media Rodzina.</w:t>
            </w:r>
          </w:p>
          <w:p w:rsidRPr="003E452E" w:rsidR="003E452E" w:rsidP="00A06E19" w:rsidRDefault="003E452E" w14:paraId="6CA26D36" w14:textId="1884AEF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A06E19" w:rsidRDefault="003E452E" w14:paraId="2E44AF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A06E19" w:rsidRDefault="003E452E" w14:paraId="7F1244BC" w14:textId="046129F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2EC" w:rsidP="00C16ABF" w:rsidRDefault="000322EC" w14:paraId="6FBD66AD" w14:textId="77777777">
      <w:pPr>
        <w:spacing w:after="0" w:line="240" w:lineRule="auto"/>
      </w:pPr>
      <w:r>
        <w:separator/>
      </w:r>
    </w:p>
  </w:endnote>
  <w:endnote w:type="continuationSeparator" w:id="0">
    <w:p w:rsidR="000322EC" w:rsidP="00C16ABF" w:rsidRDefault="000322EC" w14:paraId="671C6DA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2EC" w:rsidP="00C16ABF" w:rsidRDefault="000322EC" w14:paraId="7271F340" w14:textId="77777777">
      <w:pPr>
        <w:spacing w:after="0" w:line="240" w:lineRule="auto"/>
      </w:pPr>
      <w:r>
        <w:separator/>
      </w:r>
    </w:p>
  </w:footnote>
  <w:footnote w:type="continuationSeparator" w:id="0">
    <w:p w:rsidR="000322EC" w:rsidP="00C16ABF" w:rsidRDefault="000322EC" w14:paraId="161A543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834A37"/>
    <w:multiLevelType w:val="hybridMultilevel"/>
    <w:tmpl w:val="843A0D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322EC"/>
    <w:rsid w:val="00033E6F"/>
    <w:rsid w:val="00042A51"/>
    <w:rsid w:val="00042D2E"/>
    <w:rsid w:val="00044C82"/>
    <w:rsid w:val="00070ED6"/>
    <w:rsid w:val="000742DC"/>
    <w:rsid w:val="000815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E5F"/>
    <w:rsid w:val="001A70D2"/>
    <w:rsid w:val="001D657B"/>
    <w:rsid w:val="001D7B54"/>
    <w:rsid w:val="001E0209"/>
    <w:rsid w:val="001F2CA2"/>
    <w:rsid w:val="00204B06"/>
    <w:rsid w:val="002144C0"/>
    <w:rsid w:val="0022223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47BCF"/>
    <w:rsid w:val="003503F6"/>
    <w:rsid w:val="003530DD"/>
    <w:rsid w:val="00363F78"/>
    <w:rsid w:val="00396E4F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46FF"/>
    <w:rsid w:val="0042745A"/>
    <w:rsid w:val="00431D5C"/>
    <w:rsid w:val="004362C6"/>
    <w:rsid w:val="00437FA2"/>
    <w:rsid w:val="00445970"/>
    <w:rsid w:val="00454C69"/>
    <w:rsid w:val="0045729E"/>
    <w:rsid w:val="00461EFC"/>
    <w:rsid w:val="004652C2"/>
    <w:rsid w:val="00467CE1"/>
    <w:rsid w:val="004706D1"/>
    <w:rsid w:val="00471326"/>
    <w:rsid w:val="0047474B"/>
    <w:rsid w:val="0047598D"/>
    <w:rsid w:val="004840FD"/>
    <w:rsid w:val="00490F7D"/>
    <w:rsid w:val="00491678"/>
    <w:rsid w:val="004968E2"/>
    <w:rsid w:val="004A3EEA"/>
    <w:rsid w:val="004A4D1F"/>
    <w:rsid w:val="004D5282"/>
    <w:rsid w:val="004D5A9D"/>
    <w:rsid w:val="004F1551"/>
    <w:rsid w:val="004F55A3"/>
    <w:rsid w:val="004F65DD"/>
    <w:rsid w:val="0050496F"/>
    <w:rsid w:val="00513B6F"/>
    <w:rsid w:val="00517C63"/>
    <w:rsid w:val="00526C94"/>
    <w:rsid w:val="00532CAD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C080F"/>
    <w:rsid w:val="005C55E5"/>
    <w:rsid w:val="005C696A"/>
    <w:rsid w:val="005E1501"/>
    <w:rsid w:val="005E6E85"/>
    <w:rsid w:val="005F31D2"/>
    <w:rsid w:val="00604F00"/>
    <w:rsid w:val="0061029B"/>
    <w:rsid w:val="00617230"/>
    <w:rsid w:val="00621CE1"/>
    <w:rsid w:val="00627FC9"/>
    <w:rsid w:val="00647FA8"/>
    <w:rsid w:val="00650C5F"/>
    <w:rsid w:val="00654934"/>
    <w:rsid w:val="006620D9"/>
    <w:rsid w:val="006673CB"/>
    <w:rsid w:val="00671958"/>
    <w:rsid w:val="00675843"/>
    <w:rsid w:val="00696477"/>
    <w:rsid w:val="006D050F"/>
    <w:rsid w:val="006D6139"/>
    <w:rsid w:val="006E30BE"/>
    <w:rsid w:val="006E5D65"/>
    <w:rsid w:val="006F1282"/>
    <w:rsid w:val="006F1FBC"/>
    <w:rsid w:val="006F31E2"/>
    <w:rsid w:val="00706544"/>
    <w:rsid w:val="007072BA"/>
    <w:rsid w:val="0071620A"/>
    <w:rsid w:val="0072358E"/>
    <w:rsid w:val="00724677"/>
    <w:rsid w:val="00725459"/>
    <w:rsid w:val="007327BD"/>
    <w:rsid w:val="00734608"/>
    <w:rsid w:val="00735565"/>
    <w:rsid w:val="00737B77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06E19"/>
    <w:rsid w:val="00A155EE"/>
    <w:rsid w:val="00A2245B"/>
    <w:rsid w:val="00A30110"/>
    <w:rsid w:val="00A36899"/>
    <w:rsid w:val="00A371F6"/>
    <w:rsid w:val="00A37D66"/>
    <w:rsid w:val="00A43BF6"/>
    <w:rsid w:val="00A53FA5"/>
    <w:rsid w:val="00A54817"/>
    <w:rsid w:val="00A601C8"/>
    <w:rsid w:val="00A60799"/>
    <w:rsid w:val="00A84C85"/>
    <w:rsid w:val="00A97DE1"/>
    <w:rsid w:val="00AB053C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B0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3E0"/>
    <w:rsid w:val="00BF2C41"/>
    <w:rsid w:val="00BF66A6"/>
    <w:rsid w:val="00C058B4"/>
    <w:rsid w:val="00C05F44"/>
    <w:rsid w:val="00C131B5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4313"/>
    <w:rsid w:val="00CC65C4"/>
    <w:rsid w:val="00CD6897"/>
    <w:rsid w:val="00CE1A6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09C8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51E44"/>
    <w:rsid w:val="00E63348"/>
    <w:rsid w:val="00E77E88"/>
    <w:rsid w:val="00E8107D"/>
    <w:rsid w:val="00E86062"/>
    <w:rsid w:val="00E960BB"/>
    <w:rsid w:val="00EA2074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531B2"/>
    <w:rsid w:val="00F617C3"/>
    <w:rsid w:val="00F7066B"/>
    <w:rsid w:val="00F777D9"/>
    <w:rsid w:val="00F83B28"/>
    <w:rsid w:val="00FA46E5"/>
    <w:rsid w:val="00FB6400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6D6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C210E31C-F1FB-42CE-A083-4D8375A09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5D8FD0-D15F-49EF-A64E-84AEB5F2C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1B4D5-679A-4CEC-A674-275DA2845B02}"/>
</file>

<file path=customXml/itemProps3.xml><?xml version="1.0" encoding="utf-8"?>
<ds:datastoreItem xmlns:ds="http://schemas.openxmlformats.org/officeDocument/2006/customXml" ds:itemID="{734B3A67-DE90-46BE-865E-2C78A0ABCCD9}"/>
</file>

<file path=customXml/itemProps4.xml><?xml version="1.0" encoding="utf-8"?>
<ds:datastoreItem xmlns:ds="http://schemas.openxmlformats.org/officeDocument/2006/customXml" ds:itemID="{99EA6E9B-5B94-48F6-8C3D-EEC8792CDC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21</cp:revision>
  <cp:lastPrinted>2019-02-06T12:12:00Z</cp:lastPrinted>
  <dcterms:created xsi:type="dcterms:W3CDTF">2019-10-24T04:00:00Z</dcterms:created>
  <dcterms:modified xsi:type="dcterms:W3CDTF">2026-03-07T17:45:45Z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